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15" w:type="dxa"/>
        <w:tblInd w:w="93" w:type="dxa"/>
        <w:tblLayout w:type="fixed"/>
        <w:tblLook w:val="0000"/>
      </w:tblPr>
      <w:tblGrid>
        <w:gridCol w:w="513"/>
        <w:gridCol w:w="3471"/>
        <w:gridCol w:w="170"/>
        <w:gridCol w:w="1105"/>
        <w:gridCol w:w="142"/>
        <w:gridCol w:w="2835"/>
        <w:gridCol w:w="6379"/>
      </w:tblGrid>
      <w:tr w:rsidR="00CA2083" w:rsidRPr="00DE0732" w:rsidTr="00200141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083" w:rsidRPr="00DE0732" w:rsidRDefault="00CA2083">
            <w:pPr>
              <w:rPr>
                <w:sz w:val="22"/>
                <w:szCs w:val="22"/>
              </w:rPr>
            </w:pPr>
          </w:p>
        </w:tc>
        <w:tc>
          <w:tcPr>
            <w:tcW w:w="36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083" w:rsidRPr="00DE0732" w:rsidRDefault="00CA2083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083" w:rsidRPr="00DE0732" w:rsidRDefault="00CA2083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083" w:rsidRPr="00DE0732" w:rsidRDefault="00CA2083">
            <w:pPr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083" w:rsidRPr="00DE0732" w:rsidRDefault="00CA2083" w:rsidP="007D29E3">
            <w:pPr>
              <w:ind w:left="-108"/>
              <w:jc w:val="right"/>
              <w:rPr>
                <w:sz w:val="22"/>
                <w:szCs w:val="22"/>
              </w:rPr>
            </w:pPr>
            <w:r w:rsidRPr="00DE0732">
              <w:rPr>
                <w:sz w:val="22"/>
                <w:szCs w:val="22"/>
              </w:rPr>
              <w:t>Приложение 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A2083" w:rsidRPr="00DE0732" w:rsidTr="00E9582E">
        <w:trPr>
          <w:trHeight w:val="452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083" w:rsidRPr="00DE0732" w:rsidRDefault="00CA2083">
            <w:pPr>
              <w:rPr>
                <w:sz w:val="22"/>
                <w:szCs w:val="22"/>
              </w:rPr>
            </w:pPr>
          </w:p>
        </w:tc>
        <w:tc>
          <w:tcPr>
            <w:tcW w:w="36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083" w:rsidRPr="00DE0732" w:rsidRDefault="00CA2083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083" w:rsidRPr="00DE0732" w:rsidRDefault="00CA2083">
            <w:pPr>
              <w:rPr>
                <w:sz w:val="22"/>
                <w:szCs w:val="22"/>
              </w:rPr>
            </w:pPr>
          </w:p>
        </w:tc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083" w:rsidRPr="00DE0732" w:rsidRDefault="00CA2083">
            <w:pPr>
              <w:jc w:val="right"/>
              <w:rPr>
                <w:sz w:val="22"/>
                <w:szCs w:val="22"/>
              </w:rPr>
            </w:pPr>
            <w:r w:rsidRPr="00DE0732">
              <w:rPr>
                <w:sz w:val="22"/>
                <w:szCs w:val="22"/>
              </w:rPr>
              <w:t>к Муниципальной программе города Ржева Тверской области «Дорожное хозяйство и общественный транспорт города Ржев</w:t>
            </w:r>
            <w:r>
              <w:rPr>
                <w:sz w:val="22"/>
                <w:szCs w:val="22"/>
              </w:rPr>
              <w:t>а Тверской области" на 2014-2019</w:t>
            </w:r>
            <w:r w:rsidRPr="00DE0732">
              <w:rPr>
                <w:sz w:val="22"/>
                <w:szCs w:val="22"/>
              </w:rPr>
              <w:t xml:space="preserve"> годы</w:t>
            </w:r>
          </w:p>
        </w:tc>
      </w:tr>
      <w:tr w:rsidR="00CA2083" w:rsidRPr="00200141" w:rsidTr="00E9582E">
        <w:trPr>
          <w:trHeight w:val="158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2083" w:rsidRPr="00200141" w:rsidRDefault="00CA2083">
            <w:pPr>
              <w:rPr>
                <w:sz w:val="22"/>
                <w:szCs w:val="22"/>
              </w:rPr>
            </w:pPr>
          </w:p>
        </w:tc>
        <w:tc>
          <w:tcPr>
            <w:tcW w:w="14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A2083" w:rsidRPr="00200141" w:rsidRDefault="00CA2083" w:rsidP="00E9582E">
            <w:pPr>
              <w:rPr>
                <w:b/>
                <w:bCs/>
                <w:sz w:val="22"/>
                <w:szCs w:val="22"/>
              </w:rPr>
            </w:pPr>
          </w:p>
          <w:p w:rsidR="00CA2083" w:rsidRPr="00200141" w:rsidRDefault="00CA2083">
            <w:pPr>
              <w:jc w:val="center"/>
              <w:rPr>
                <w:b/>
                <w:bCs/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 xml:space="preserve">Характеристика основных показателей                                   </w:t>
            </w:r>
          </w:p>
          <w:p w:rsidR="00CA2083" w:rsidRPr="00200141" w:rsidRDefault="00CA2083">
            <w:pPr>
              <w:jc w:val="center"/>
              <w:rPr>
                <w:b/>
                <w:bCs/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 xml:space="preserve">Муниципальной программы города Ржева Тверской области </w:t>
            </w:r>
          </w:p>
          <w:p w:rsidR="00CA2083" w:rsidRPr="00200141" w:rsidRDefault="00CA2083">
            <w:pPr>
              <w:jc w:val="center"/>
              <w:rPr>
                <w:b/>
                <w:bCs/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 xml:space="preserve">"Дорожное хозяйство и общественный транспорт города Ржева Тверской области" </w:t>
            </w:r>
          </w:p>
          <w:p w:rsidR="00CA2083" w:rsidRPr="00200141" w:rsidRDefault="00CA2083">
            <w:pPr>
              <w:jc w:val="center"/>
              <w:rPr>
                <w:b/>
                <w:bCs/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>на 2014-2019 годы</w:t>
            </w:r>
          </w:p>
          <w:p w:rsidR="00CA2083" w:rsidRPr="00E9582E" w:rsidRDefault="00CA208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A2083" w:rsidRPr="00200141" w:rsidTr="006F5CA7">
        <w:trPr>
          <w:trHeight w:val="5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№ п/п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Источник получения информации для расчета значения показателя</w:t>
            </w:r>
          </w:p>
        </w:tc>
      </w:tr>
      <w:tr w:rsidR="00CA2083" w:rsidRPr="00200141" w:rsidTr="00200141">
        <w:trPr>
          <w:trHeight w:val="2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5</w:t>
            </w:r>
          </w:p>
        </w:tc>
      </w:tr>
      <w:tr w:rsidR="00CA2083" w:rsidRPr="00200141" w:rsidTr="006F5CA7">
        <w:trPr>
          <w:trHeight w:val="451"/>
        </w:trPr>
        <w:tc>
          <w:tcPr>
            <w:tcW w:w="146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E60F6E">
            <w:pPr>
              <w:rPr>
                <w:color w:val="000000"/>
                <w:sz w:val="22"/>
                <w:szCs w:val="22"/>
              </w:rPr>
            </w:pPr>
            <w:r w:rsidRPr="00200141">
              <w:rPr>
                <w:b/>
                <w:bCs/>
                <w:color w:val="000000"/>
                <w:sz w:val="22"/>
                <w:szCs w:val="22"/>
              </w:rPr>
              <w:t>Цель  1</w:t>
            </w:r>
            <w:r w:rsidRPr="00200141">
              <w:rPr>
                <w:color w:val="000000"/>
                <w:sz w:val="22"/>
                <w:szCs w:val="22"/>
              </w:rPr>
              <w:t xml:space="preserve">  "Осуществление капитального  ремонта автомобильных дорог местного значения и инженерных сооружений на них,  повышение комфортных условий в сфере транспортных перевозок пассажиров и повышение безопасности дорожного движения в городе Ржеве Тверской области"</w:t>
            </w:r>
          </w:p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</w:p>
        </w:tc>
      </w:tr>
      <w:tr w:rsidR="00CA2083" w:rsidRPr="00200141" w:rsidTr="006F5CA7">
        <w:trPr>
          <w:trHeight w:val="9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>Показатель  1</w:t>
            </w:r>
            <w:r w:rsidRPr="00200141">
              <w:rPr>
                <w:sz w:val="22"/>
                <w:szCs w:val="22"/>
              </w:rPr>
              <w:t xml:space="preserve">   "Общая протяженность капитально отремонтированных автомобильных дорог в черте города Ржева Тверской области"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8599B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8599B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8599B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200141">
        <w:trPr>
          <w:trHeight w:val="12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2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E60F6E">
            <w:pPr>
              <w:rPr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 xml:space="preserve">Показатель  2 </w:t>
            </w:r>
            <w:r w:rsidRPr="00200141">
              <w:rPr>
                <w:sz w:val="22"/>
                <w:szCs w:val="22"/>
              </w:rPr>
              <w:t xml:space="preserve"> "Общая аварийность на дорогах в черте  города Ржева Тверской области на 1000 человек"</w:t>
            </w:r>
          </w:p>
          <w:p w:rsidR="00CA2083" w:rsidRPr="00200141" w:rsidRDefault="00CA208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2083" w:rsidRPr="008658DD" w:rsidRDefault="00CA2083" w:rsidP="005932A3">
            <w:pPr>
              <w:rPr>
                <w:sz w:val="20"/>
                <w:szCs w:val="20"/>
              </w:rPr>
            </w:pPr>
            <w:r w:rsidRPr="008658DD">
              <w:rPr>
                <w:sz w:val="20"/>
                <w:szCs w:val="20"/>
              </w:rPr>
              <w:t>П6Ц1=(КЗДТП/СЧН)*1000, где П6Ц1- показатель 6 цели программы 1, КПЗДТП -количество зарегистрированных дорожно-транспортных происшествий, СЧН- средняя численность населения города Ржева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Отчетность Отдела транспорта и дорожного хозяйства администрации города Ржева и Отделение ГИБДД МО МВД России</w:t>
            </w:r>
          </w:p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"Ржевский" </w:t>
            </w:r>
          </w:p>
        </w:tc>
      </w:tr>
      <w:tr w:rsidR="00CA2083" w:rsidRPr="00200141" w:rsidTr="000E4C6E">
        <w:trPr>
          <w:trHeight w:val="461"/>
        </w:trPr>
        <w:tc>
          <w:tcPr>
            <w:tcW w:w="146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142747">
            <w:pPr>
              <w:rPr>
                <w:color w:val="000000"/>
                <w:sz w:val="22"/>
                <w:szCs w:val="22"/>
              </w:rPr>
            </w:pPr>
            <w:r w:rsidRPr="00200141">
              <w:rPr>
                <w:b/>
                <w:bCs/>
                <w:color w:val="000000"/>
                <w:sz w:val="22"/>
                <w:szCs w:val="22"/>
              </w:rPr>
              <w:t>Цель  2</w:t>
            </w:r>
            <w:r w:rsidRPr="00200141">
              <w:rPr>
                <w:color w:val="000000"/>
                <w:sz w:val="22"/>
                <w:szCs w:val="22"/>
              </w:rPr>
              <w:t xml:space="preserve">  "Осуществление ремонта автомобильных дорог местного значения и инженерных сооружений на них"</w:t>
            </w:r>
          </w:p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</w:p>
        </w:tc>
      </w:tr>
      <w:tr w:rsidR="00CA2083" w:rsidRPr="00200141" w:rsidTr="000E4C6E">
        <w:trPr>
          <w:trHeight w:val="12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3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Показатель 1 «Общая протяженность капитально отремонтированных автомобильных дорог в черте города Ржева Тверской области»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201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Общая аварийность на дорогах в черте города Ржева Тверской области на 1000 человек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П6Ц1=(КЗДТП/СЧН)*1000, где П6Ц1- показатель 6 цели программы 1, КПЗДТП -количество зарегистрированных дорожно-транспортных происшествий, СЧН- средняя численность населения города Ржева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Отчетность Отдела транспорта и дорожного хозяйства администрации города Ржева и Отделение ГИБДД МО МВД России</w:t>
            </w:r>
          </w:p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"Ржевский" </w:t>
            </w:r>
          </w:p>
        </w:tc>
      </w:tr>
      <w:tr w:rsidR="00CA2083" w:rsidRPr="00200141" w:rsidTr="000E4C6E">
        <w:trPr>
          <w:trHeight w:val="58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Общая протяженность отремонтированных автомобильных дорог в черте города Ржева Тверской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103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Общее количество обращений граждан по дорожной деятельности и транспортным вопросам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379"/>
        </w:trPr>
        <w:tc>
          <w:tcPr>
            <w:tcW w:w="146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142747">
            <w:pPr>
              <w:rPr>
                <w:b/>
                <w:bCs/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>Подпрограмма 1 "Комплексное развитие и благоустройство улично-дорожной сети в городе Ржеве Тверской области"</w:t>
            </w:r>
          </w:p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</w:p>
        </w:tc>
      </w:tr>
      <w:tr w:rsidR="00CA2083" w:rsidRPr="00200141" w:rsidTr="000E4C6E">
        <w:trPr>
          <w:trHeight w:val="156"/>
        </w:trPr>
        <w:tc>
          <w:tcPr>
            <w:tcW w:w="146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0E4C6E" w:rsidRDefault="00CA2083" w:rsidP="000E4C6E">
            <w:pPr>
              <w:rPr>
                <w:b/>
                <w:bCs/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>Задача  1 «Разработка сметной документации к техническим заданиям, проектной документации,  проведение экспертиз и согласований по благоустройству улично-дорожной сети в городе Ржеве Тверской области»</w:t>
            </w:r>
          </w:p>
        </w:tc>
      </w:tr>
      <w:tr w:rsidR="00CA2083" w:rsidRPr="00200141" w:rsidTr="000E4C6E">
        <w:trPr>
          <w:trHeight w:val="34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7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разработанных проектно-сметных документаций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112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8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проведенных экспертиз и согласований по благоустройству УДС города Ржева Тверской области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B32864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B32864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B32864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3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9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Результат разработки проектной документации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(да-1/нет-0)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3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573F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Процент выполнения проектной документации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ПМ=(ВОР)*100%, где ПМ-показатель мероприятия, ВОР – выполненный объем работ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4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Процент выполнения проектной документации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ПМ=(ВОР)*100%, где ПМ-показатель мероприятия, ВОР – выполненный объем работ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выполненной проектной документации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Отчетность Отдела транспорта и дорожного хозяйства администрации города Ржева</w:t>
            </w:r>
          </w:p>
        </w:tc>
      </w:tr>
      <w:tr w:rsidR="00CA2083" w:rsidRPr="00200141" w:rsidTr="000E4C6E">
        <w:trPr>
          <w:trHeight w:val="34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проведенных совещаний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709"/>
        </w:trPr>
        <w:tc>
          <w:tcPr>
            <w:tcW w:w="14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Default="00CA2083" w:rsidP="00527A3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Задача подпрограммы 2 «Содержание и ремонт автомобильных дорог, мостов и других инженерных сооружений  входящих в улично-дорожную сеть города Ржева Тверской области»</w:t>
            </w:r>
          </w:p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</w:p>
        </w:tc>
      </w:tr>
      <w:tr w:rsidR="00CA2083" w:rsidRPr="00200141" w:rsidTr="000E4C6E">
        <w:trPr>
          <w:trHeight w:val="21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435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Общая протяженность отремонтированных автомобильных дорог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8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Общая протяженность отремонтированных мостов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9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DB1B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капитально  отремонтированных автомобильных  дорог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573F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капитально  отремонтированных автомобильных  дорог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8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43562F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отремонтированных автомобильных дорог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70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573F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отремонтированных автомобильных дорог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52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573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Протяженность  отремонтированной автомобильной</w:t>
            </w:r>
            <w:r w:rsidRPr="00200141">
              <w:rPr>
                <w:sz w:val="22"/>
                <w:szCs w:val="22"/>
              </w:rPr>
              <w:t xml:space="preserve"> дорог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6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отремонтированных тротуаров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квадратный метр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53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отремонтированной автомобильной дороги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2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573F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отремонтированной автомобильной дороги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42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573F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отремонтированной автомобильной дороги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0573F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11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разработанной проектно-сметной документации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26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отремонтированных мостов за счет местного бюджета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3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разработанной проектной документации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49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проведенных заседаний комиссий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3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отремонтированной автомобильной дороги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отремонтированных  мостов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10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замененных труб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2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отремонтированной автомобильной дороги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Квадратные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52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отремонтированной автомобильной дороги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6F5CA7">
        <w:trPr>
          <w:trHeight w:val="52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обустроенной автомобильной дороги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5932A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70"/>
        </w:trPr>
        <w:tc>
          <w:tcPr>
            <w:tcW w:w="146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0E4C6E" w:rsidRDefault="00CA2083" w:rsidP="000E4C6E">
            <w:pPr>
              <w:rPr>
                <w:b/>
                <w:bCs/>
                <w:sz w:val="22"/>
                <w:szCs w:val="22"/>
              </w:rPr>
            </w:pPr>
            <w:r w:rsidRPr="00200141">
              <w:rPr>
                <w:b/>
                <w:bCs/>
                <w:sz w:val="22"/>
                <w:szCs w:val="22"/>
              </w:rPr>
              <w:t>Подпрограмма 2 "Создание максимально комфортных и безопасных условий для жителей города Ржева Тверской области передвигающихся на  общественном транспорте"</w:t>
            </w:r>
          </w:p>
        </w:tc>
      </w:tr>
      <w:tr w:rsidR="00CA2083" w:rsidRPr="00200141" w:rsidTr="00200141">
        <w:trPr>
          <w:trHeight w:val="581"/>
        </w:trPr>
        <w:tc>
          <w:tcPr>
            <w:tcW w:w="146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0E4C6E" w:rsidRDefault="00CA2083" w:rsidP="000E4C6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00141">
              <w:rPr>
                <w:b/>
                <w:bCs/>
                <w:color w:val="000000"/>
                <w:sz w:val="22"/>
                <w:szCs w:val="22"/>
              </w:rPr>
              <w:t>Задача  1 "Повышение безопасности дорожного движения для автомобильного транспорта на улично-дорожной сети города Ржева"</w:t>
            </w:r>
          </w:p>
        </w:tc>
      </w:tr>
      <w:tr w:rsidR="00CA2083" w:rsidRPr="00200141" w:rsidTr="000E4C6E">
        <w:trPr>
          <w:trHeight w:val="3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0E4C6E">
            <w:pPr>
              <w:ind w:right="-99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выполненных мероприятий по повышению безопасности дорожного движения для автомобильного транспорта на улично-дорожной сети города Ржева за 2014-2019 года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52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154220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приобретенных дорожных знаков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4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Протяженность нанесенной дорожной разметки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55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 Протяженность установленных барьерных ограждений для пешеходов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погонные метры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DA3DDA">
            <w:pPr>
              <w:rPr>
                <w:iCs/>
                <w:sz w:val="22"/>
                <w:szCs w:val="22"/>
              </w:rPr>
            </w:pPr>
            <w:r w:rsidRPr="00200141">
              <w:rPr>
                <w:iCs/>
                <w:sz w:val="22"/>
                <w:szCs w:val="22"/>
              </w:rPr>
              <w:t>Количество установленных светофорных объектов"</w:t>
            </w:r>
          </w:p>
          <w:p w:rsidR="00CA2083" w:rsidRPr="00200141" w:rsidRDefault="00CA208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340F06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340F06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340F06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Отчетность Отдела транспорта и дорожного хозяйства администрации города Ржева</w:t>
            </w:r>
          </w:p>
        </w:tc>
      </w:tr>
      <w:tr w:rsidR="00CA2083" w:rsidRPr="00200141" w:rsidTr="000E4C6E">
        <w:trPr>
          <w:trHeight w:val="9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DA3DDA">
            <w:pPr>
              <w:rPr>
                <w:iCs/>
                <w:sz w:val="22"/>
                <w:szCs w:val="22"/>
              </w:rPr>
            </w:pPr>
            <w:r w:rsidRPr="00200141">
              <w:rPr>
                <w:iCs/>
                <w:sz w:val="22"/>
                <w:szCs w:val="22"/>
              </w:rPr>
              <w:t>Количество отремонтированных светофорных объектов"</w:t>
            </w:r>
          </w:p>
          <w:p w:rsidR="00CA2083" w:rsidRPr="00200141" w:rsidRDefault="00CA208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340F06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340F06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340F06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Отчетность Отдела транспорта и дорожного хозяйства администрации города Ржева</w:t>
            </w:r>
          </w:p>
        </w:tc>
      </w:tr>
      <w:tr w:rsidR="00CA2083" w:rsidRPr="00200141" w:rsidTr="000E4C6E">
        <w:trPr>
          <w:trHeight w:val="21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F54B87">
            <w:pPr>
              <w:rPr>
                <w:iCs/>
                <w:sz w:val="22"/>
                <w:szCs w:val="22"/>
              </w:rPr>
            </w:pPr>
            <w:r w:rsidRPr="00200141">
              <w:rPr>
                <w:iCs/>
                <w:sz w:val="22"/>
                <w:szCs w:val="22"/>
              </w:rPr>
              <w:t>Протяженность автомобильных дорог</w:t>
            </w:r>
          </w:p>
          <w:p w:rsidR="00CA2083" w:rsidRPr="00200141" w:rsidRDefault="00CA208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Отчетность Отдела транспорта и дорожного хозяйства администрации города Ржева</w:t>
            </w:r>
          </w:p>
        </w:tc>
      </w:tr>
      <w:tr w:rsidR="00CA2083" w:rsidRPr="00200141" w:rsidTr="00200141">
        <w:trPr>
          <w:trHeight w:val="419"/>
        </w:trPr>
        <w:tc>
          <w:tcPr>
            <w:tcW w:w="14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4663D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00141">
              <w:rPr>
                <w:b/>
                <w:bCs/>
                <w:color w:val="000000"/>
                <w:sz w:val="22"/>
                <w:szCs w:val="22"/>
              </w:rPr>
              <w:t>Задача 2  "Повышение безопасности дорожного движения посредством проведения мероприятий (конкурсов, акций)"</w:t>
            </w:r>
          </w:p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</w:p>
        </w:tc>
      </w:tr>
      <w:tr w:rsidR="00CA2083" w:rsidRPr="00200141" w:rsidTr="000E4C6E">
        <w:trPr>
          <w:trHeight w:val="55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 w:rsidP="00B32864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 Количество выполненных мероприятий по безопасности дорожного движения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0E4C6E">
        <w:trPr>
          <w:trHeight w:val="3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 w:rsidP="00FE46C8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  <w:tr w:rsidR="00CA2083" w:rsidRPr="00200141" w:rsidTr="00200141">
        <w:trPr>
          <w:trHeight w:val="84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083" w:rsidRPr="00200141" w:rsidRDefault="00CA2083">
            <w:pPr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Количество проведенных лекций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Единица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083" w:rsidRPr="00200141" w:rsidRDefault="00CA2083">
            <w:pPr>
              <w:jc w:val="center"/>
              <w:rPr>
                <w:sz w:val="22"/>
                <w:szCs w:val="22"/>
              </w:rPr>
            </w:pPr>
            <w:r w:rsidRPr="00200141">
              <w:rPr>
                <w:sz w:val="22"/>
                <w:szCs w:val="22"/>
              </w:rPr>
              <w:t xml:space="preserve">Отчетность Отдела транспорта и дорожного хозяйства администрации города Ржева </w:t>
            </w:r>
          </w:p>
        </w:tc>
      </w:tr>
    </w:tbl>
    <w:p w:rsidR="00CA2083" w:rsidRPr="00200141" w:rsidRDefault="00CA2083" w:rsidP="00D006D3">
      <w:pPr>
        <w:rPr>
          <w:sz w:val="22"/>
          <w:szCs w:val="22"/>
        </w:rPr>
      </w:pPr>
    </w:p>
    <w:sectPr w:rsidR="00CA2083" w:rsidRPr="00200141" w:rsidSect="0020014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454"/>
    <w:rsid w:val="000573F3"/>
    <w:rsid w:val="000E4C6E"/>
    <w:rsid w:val="001264F5"/>
    <w:rsid w:val="00142747"/>
    <w:rsid w:val="00154220"/>
    <w:rsid w:val="001670EE"/>
    <w:rsid w:val="00200141"/>
    <w:rsid w:val="0028795E"/>
    <w:rsid w:val="00340F06"/>
    <w:rsid w:val="003441CD"/>
    <w:rsid w:val="003F3454"/>
    <w:rsid w:val="0043436E"/>
    <w:rsid w:val="0043562F"/>
    <w:rsid w:val="004663D2"/>
    <w:rsid w:val="004E4CD5"/>
    <w:rsid w:val="00527A38"/>
    <w:rsid w:val="0056247F"/>
    <w:rsid w:val="005932A3"/>
    <w:rsid w:val="00667721"/>
    <w:rsid w:val="00687372"/>
    <w:rsid w:val="006F5CA7"/>
    <w:rsid w:val="0070256B"/>
    <w:rsid w:val="007D29E3"/>
    <w:rsid w:val="007E6F15"/>
    <w:rsid w:val="007F00D8"/>
    <w:rsid w:val="008658DD"/>
    <w:rsid w:val="00867BB3"/>
    <w:rsid w:val="009E2D4F"/>
    <w:rsid w:val="00A428C4"/>
    <w:rsid w:val="00B32864"/>
    <w:rsid w:val="00BB3607"/>
    <w:rsid w:val="00CA2083"/>
    <w:rsid w:val="00CD4CB4"/>
    <w:rsid w:val="00CD50C6"/>
    <w:rsid w:val="00D006D3"/>
    <w:rsid w:val="00D26AEE"/>
    <w:rsid w:val="00D4262E"/>
    <w:rsid w:val="00D47A2F"/>
    <w:rsid w:val="00D75E75"/>
    <w:rsid w:val="00D906C0"/>
    <w:rsid w:val="00D97CAC"/>
    <w:rsid w:val="00DA3DDA"/>
    <w:rsid w:val="00DB1B4D"/>
    <w:rsid w:val="00DE0732"/>
    <w:rsid w:val="00DE5204"/>
    <w:rsid w:val="00E60F6E"/>
    <w:rsid w:val="00E9582E"/>
    <w:rsid w:val="00EB722F"/>
    <w:rsid w:val="00ED4096"/>
    <w:rsid w:val="00EF1F35"/>
    <w:rsid w:val="00F54B87"/>
    <w:rsid w:val="00F73E1A"/>
    <w:rsid w:val="00F8599B"/>
    <w:rsid w:val="00F868A3"/>
    <w:rsid w:val="00FC1E45"/>
    <w:rsid w:val="00FE46C8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CD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006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8E4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5</Pages>
  <Words>1496</Words>
  <Characters>8528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mahinistka</cp:lastModifiedBy>
  <cp:revision>11</cp:revision>
  <cp:lastPrinted>2017-01-23T07:34:00Z</cp:lastPrinted>
  <dcterms:created xsi:type="dcterms:W3CDTF">2017-01-18T08:31:00Z</dcterms:created>
  <dcterms:modified xsi:type="dcterms:W3CDTF">2017-01-26T13:13:00Z</dcterms:modified>
</cp:coreProperties>
</file>